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60F4871D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785E0D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785E0D">
        <w:rPr>
          <w:rFonts w:eastAsia="SimSun" w:hint="eastAsia"/>
          <w:lang w:val="en-US" w:eastAsia="zh-CN"/>
        </w:rPr>
        <w:t>7065</w:t>
      </w:r>
    </w:p>
    <w:p w14:paraId="2B1DE23B" w14:textId="20176415" w:rsidR="00016856" w:rsidRPr="00785E0D" w:rsidRDefault="00785E0D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785E0D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B7C2A81" w:rsidR="008E592D" w:rsidRPr="0020489B" w:rsidRDefault="0070521D" w:rsidP="0070521D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0521D">
              <w:rPr>
                <w:rFonts w:eastAsia="SimSun" w:hint="eastAsia"/>
                <w:b/>
                <w:sz w:val="28"/>
                <w:lang w:eastAsia="zh-CN"/>
              </w:rPr>
              <w:t>1513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DD309FE" w:rsidR="008E592D" w:rsidRPr="00296FB7" w:rsidRDefault="0069311E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3955442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435B5F">
              <w:rPr>
                <w:rFonts w:eastAsia="SimSun" w:hint="eastAsia"/>
                <w:b/>
                <w:sz w:val="28"/>
                <w:lang w:eastAsia="zh-CN"/>
              </w:rPr>
              <w:t>7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013F59">
              <w:rPr>
                <w:rFonts w:eastAsia="SimSun" w:hint="eastAsia"/>
                <w:b/>
                <w:sz w:val="28"/>
                <w:lang w:eastAsia="zh-CN"/>
              </w:rPr>
              <w:t>1</w:t>
            </w:r>
            <w:r w:rsidR="00435B5F">
              <w:rPr>
                <w:rFonts w:eastAsia="SimSun" w:hint="eastAsia"/>
                <w:b/>
                <w:sz w:val="28"/>
                <w:lang w:eastAsia="zh-CN"/>
              </w:rPr>
              <w:t>0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36702F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11DD8ABA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B2742E">
              <w:rPr>
                <w:rFonts w:hint="eastAsia"/>
                <w:lang w:val="it-IT" w:eastAsia="zh-CN"/>
              </w:rPr>
              <w:t>, ZTE</w:t>
            </w:r>
            <w:r w:rsidR="007C03C7">
              <w:rPr>
                <w:rFonts w:hint="eastAsia"/>
                <w:lang w:val="it-IT" w:eastAsia="zh-CN"/>
              </w:rPr>
              <w:t>,</w:t>
            </w:r>
            <w:r w:rsidR="007C03C7" w:rsidRPr="007C03C7">
              <w:rPr>
                <w:lang w:val="it-IT"/>
              </w:rPr>
              <w:t xml:space="preserve"> </w:t>
            </w:r>
            <w:r w:rsidR="007C03C7" w:rsidRPr="007C03C7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078E49F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116AF9C6" w:rsidR="008E592D" w:rsidRDefault="0036702F" w:rsidP="0036702F">
            <w:pPr>
              <w:pStyle w:val="CRCoverPage"/>
              <w:spacing w:after="0"/>
              <w:rPr>
                <w:lang w:eastAsia="zh-CN"/>
              </w:rPr>
            </w:pPr>
            <w:r w:rsidRPr="0036702F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8FD852F" w:rsidR="008E592D" w:rsidRDefault="00576595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15A605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7659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699B" w14:textId="77777777" w:rsidR="008D5C27" w:rsidRDefault="008D5C27" w:rsidP="008D5C2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Rel-16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67DC52C5" w14:textId="77777777" w:rsidR="008D5C27" w:rsidRPr="000B7163" w:rsidRDefault="008D5C27" w:rsidP="008D5C27">
            <w:pPr>
              <w:pStyle w:val="PL"/>
            </w:pPr>
          </w:p>
          <w:p w14:paraId="0A604C40" w14:textId="77777777" w:rsidR="008D5C27" w:rsidRPr="000B7163" w:rsidRDefault="008D5C27" w:rsidP="008D5C27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B59F051" w14:textId="77777777" w:rsidR="008D5C27" w:rsidRPr="000B7163" w:rsidRDefault="008D5C27" w:rsidP="008D5C27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34652EB1" w14:textId="77777777" w:rsidR="008D5C27" w:rsidRPr="000B7163" w:rsidRDefault="008D5C27" w:rsidP="008D5C27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28BCF8EB" w14:textId="77777777" w:rsidR="008D5C27" w:rsidRPr="000B7163" w:rsidRDefault="008D5C27" w:rsidP="008D5C27">
            <w:pPr>
              <w:pStyle w:val="PL"/>
            </w:pPr>
            <w:r w:rsidRPr="000B7163">
              <w:t>}</w:t>
            </w:r>
          </w:p>
          <w:p w14:paraId="74A6272F" w14:textId="77777777" w:rsidR="008D5C27" w:rsidRPr="000B7163" w:rsidRDefault="008D5C27" w:rsidP="008D5C27">
            <w:pPr>
              <w:pStyle w:val="PL"/>
            </w:pPr>
          </w:p>
          <w:p w14:paraId="253A31C8" w14:textId="77777777" w:rsidR="008D5C27" w:rsidRPr="000B7163" w:rsidRDefault="008D5C27" w:rsidP="008D5C27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949B4D" w14:textId="77777777" w:rsidR="008D5C27" w:rsidRPr="000B7163" w:rsidRDefault="008D5C27" w:rsidP="008D5C27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416A40E" w14:textId="77777777" w:rsidR="008D5C27" w:rsidRPr="000B7163" w:rsidRDefault="008D5C27" w:rsidP="008D5C27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43A060B6" w14:textId="77777777" w:rsidR="008D5C27" w:rsidRDefault="008D5C27" w:rsidP="008D5C27">
            <w:pPr>
              <w:pStyle w:val="PL"/>
            </w:pPr>
            <w:r w:rsidRPr="000B7163">
              <w:t>}</w:t>
            </w:r>
          </w:p>
          <w:p w14:paraId="7FA590BE" w14:textId="7AAB05B9" w:rsidR="001E1B2F" w:rsidRPr="00307270" w:rsidRDefault="008D5C27" w:rsidP="008D5C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F7C6AF" w14:textId="77777777" w:rsidR="008D5C27" w:rsidRPr="00D47954" w:rsidRDefault="008D5C27" w:rsidP="008D5C27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bookmarkStart w:id="6" w:name="_Hlk179892410"/>
            <w:r w:rsidRPr="00425A4E">
              <w:t>15,25</w:t>
            </w:r>
            <w:bookmarkEnd w:id="6"/>
            <w:r>
              <w:rPr>
                <w:rFonts w:hint="eastAsia"/>
                <w:lang w:eastAsia="zh-CN"/>
              </w:rPr>
              <w:t xml:space="preserve">,30,60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8D5C27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29E7C7A0" w:rsidR="008E592D" w:rsidRDefault="008D5C27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>, 15MHz, 25MHz,30MHz, 60MHz, can not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6862B9CB" w:rsidR="008E592D" w:rsidRDefault="00CB5CD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2FEB13C8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0420C5C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063950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CB5CD0">
              <w:rPr>
                <w:rFonts w:hint="eastAsia"/>
                <w:lang w:eastAsia="zh-CN"/>
              </w:rPr>
              <w:t>0172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FD958" w14:textId="77777777" w:rsidR="00495EE5" w:rsidRDefault="008D5C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remove the codepoints 35, 45, 70 and 90 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</w:p>
          <w:p w14:paraId="635F2983" w14:textId="1253B500" w:rsidR="007C03C7" w:rsidRDefault="007C03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7C03C7">
              <w:rPr>
                <w:lang w:eastAsia="zh-CN"/>
              </w:rPr>
              <w:t>add Nokia, Nokia Shanghai Bell as co-source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Heading4"/>
        <w:keepNext w:val="0"/>
        <w:keepLines w:val="0"/>
        <w:widowControl w:val="0"/>
      </w:pPr>
      <w:bookmarkStart w:id="7" w:name="_Toc51763863"/>
      <w:bookmarkStart w:id="8" w:name="_Toc64449033"/>
      <w:bookmarkStart w:id="9" w:name="_Toc66289692"/>
      <w:bookmarkStart w:id="10" w:name="_Toc74154805"/>
      <w:bookmarkStart w:id="11" w:name="_Toc81383549"/>
      <w:bookmarkStart w:id="12" w:name="_Toc88658182"/>
      <w:bookmarkStart w:id="13" w:name="_Toc97911094"/>
      <w:bookmarkStart w:id="14" w:name="_Toc99038854"/>
      <w:bookmarkStart w:id="15" w:name="_Toc99731117"/>
      <w:bookmarkStart w:id="16" w:name="_Toc105511248"/>
      <w:bookmarkStart w:id="17" w:name="_Toc105927780"/>
      <w:bookmarkStart w:id="18" w:name="_Toc106110320"/>
      <w:bookmarkStart w:id="19" w:name="_Toc113835757"/>
      <w:bookmarkStart w:id="20" w:name="_Toc120124605"/>
      <w:bookmarkStart w:id="21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0D672EBA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2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 15, 25, 30, 60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23" w:name="_Toc20955408"/>
      <w:bookmarkStart w:id="24" w:name="_Toc29991616"/>
      <w:bookmarkStart w:id="25" w:name="_Toc36556019"/>
      <w:bookmarkStart w:id="26" w:name="_Toc44497804"/>
      <w:bookmarkStart w:id="27" w:name="_Toc45108191"/>
      <w:bookmarkStart w:id="28" w:name="_Toc45901811"/>
      <w:bookmarkStart w:id="29" w:name="_Toc51850892"/>
      <w:bookmarkStart w:id="30" w:name="_Toc56693896"/>
      <w:bookmarkStart w:id="31" w:name="_Toc64447440"/>
      <w:bookmarkStart w:id="32" w:name="_Toc66286934"/>
      <w:bookmarkStart w:id="33" w:name="_Toc74151632"/>
      <w:bookmarkStart w:id="34" w:name="_Toc88654106"/>
      <w:bookmarkStart w:id="35" w:name="_Toc97904462"/>
      <w:bookmarkStart w:id="36" w:name="_Toc98868600"/>
      <w:bookmarkStart w:id="37" w:name="_Toc105174886"/>
      <w:bookmarkStart w:id="38" w:name="_Toc106109723"/>
      <w:bookmarkStart w:id="39" w:name="_Toc113825545"/>
      <w:bookmarkStart w:id="40" w:name="_Toc170756208"/>
      <w:r w:rsidRPr="00FD0425">
        <w:t>9.3.5</w:t>
      </w:r>
      <w:r w:rsidRPr="00FD0425">
        <w:tab/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612C4028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1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42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160FB" w14:textId="77777777" w:rsidR="00F910F3" w:rsidRDefault="00F910F3">
      <w:pPr>
        <w:spacing w:after="0"/>
      </w:pPr>
      <w:r>
        <w:separator/>
      </w:r>
    </w:p>
  </w:endnote>
  <w:endnote w:type="continuationSeparator" w:id="0">
    <w:p w14:paraId="0D4D4450" w14:textId="77777777" w:rsidR="00F910F3" w:rsidRDefault="00F910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A9AB5" w14:textId="77777777" w:rsidR="00F910F3" w:rsidRDefault="00F910F3">
      <w:pPr>
        <w:spacing w:after="0"/>
      </w:pPr>
      <w:r>
        <w:separator/>
      </w:r>
    </w:p>
  </w:footnote>
  <w:footnote w:type="continuationSeparator" w:id="0">
    <w:p w14:paraId="690E31FF" w14:textId="77777777" w:rsidR="00F910F3" w:rsidRDefault="00F910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63950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F7CF4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6702F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3DC2"/>
    <w:rsid w:val="005549E9"/>
    <w:rsid w:val="00565A74"/>
    <w:rsid w:val="00565ED1"/>
    <w:rsid w:val="00576595"/>
    <w:rsid w:val="005803BE"/>
    <w:rsid w:val="00590505"/>
    <w:rsid w:val="00592D74"/>
    <w:rsid w:val="005A3568"/>
    <w:rsid w:val="005B4EB7"/>
    <w:rsid w:val="005E2C44"/>
    <w:rsid w:val="005F5889"/>
    <w:rsid w:val="00604E77"/>
    <w:rsid w:val="00607C21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311E"/>
    <w:rsid w:val="00695808"/>
    <w:rsid w:val="006A3591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D20"/>
    <w:rsid w:val="00751E93"/>
    <w:rsid w:val="00755A93"/>
    <w:rsid w:val="0076104D"/>
    <w:rsid w:val="0076319A"/>
    <w:rsid w:val="0077270E"/>
    <w:rsid w:val="00776136"/>
    <w:rsid w:val="00777BDB"/>
    <w:rsid w:val="00783F37"/>
    <w:rsid w:val="00785E0D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03C7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E6E32"/>
    <w:rsid w:val="007F214A"/>
    <w:rsid w:val="007F69C5"/>
    <w:rsid w:val="007F7259"/>
    <w:rsid w:val="007F76CC"/>
    <w:rsid w:val="008040A8"/>
    <w:rsid w:val="008046F5"/>
    <w:rsid w:val="00806689"/>
    <w:rsid w:val="00807AA0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0D5"/>
    <w:rsid w:val="008B26E1"/>
    <w:rsid w:val="008C735D"/>
    <w:rsid w:val="008D3CCC"/>
    <w:rsid w:val="008D5C27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158E8"/>
    <w:rsid w:val="00922405"/>
    <w:rsid w:val="00933962"/>
    <w:rsid w:val="0094058A"/>
    <w:rsid w:val="00941816"/>
    <w:rsid w:val="00941E30"/>
    <w:rsid w:val="00942510"/>
    <w:rsid w:val="00950C97"/>
    <w:rsid w:val="00954176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B7627"/>
    <w:rsid w:val="009C2E59"/>
    <w:rsid w:val="009D5D11"/>
    <w:rsid w:val="009E3297"/>
    <w:rsid w:val="009E5D98"/>
    <w:rsid w:val="009E6A37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CF0"/>
    <w:rsid w:val="00A740C3"/>
    <w:rsid w:val="00A7671C"/>
    <w:rsid w:val="00A824FF"/>
    <w:rsid w:val="00A84CC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2742E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B5CD0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13D3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71320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F010D6"/>
    <w:rsid w:val="00F029EB"/>
    <w:rsid w:val="00F03871"/>
    <w:rsid w:val="00F10C78"/>
    <w:rsid w:val="00F13248"/>
    <w:rsid w:val="00F171D8"/>
    <w:rsid w:val="00F248D3"/>
    <w:rsid w:val="00F25D98"/>
    <w:rsid w:val="00F300FB"/>
    <w:rsid w:val="00F33607"/>
    <w:rsid w:val="00F40263"/>
    <w:rsid w:val="00F4078B"/>
    <w:rsid w:val="00F45298"/>
    <w:rsid w:val="00F57FC5"/>
    <w:rsid w:val="00F74CD2"/>
    <w:rsid w:val="00F87375"/>
    <w:rsid w:val="00F877D9"/>
    <w:rsid w:val="00F90225"/>
    <w:rsid w:val="00F910F3"/>
    <w:rsid w:val="00F9285F"/>
    <w:rsid w:val="00F93ADF"/>
    <w:rsid w:val="00F95BF6"/>
    <w:rsid w:val="00FA1BEA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5</Pages>
  <Words>881</Words>
  <Characters>5022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18</cp:revision>
  <cp:lastPrinted>2411-12-31T15:59:00Z</cp:lastPrinted>
  <dcterms:created xsi:type="dcterms:W3CDTF">2024-10-03T06:11:00Z</dcterms:created>
  <dcterms:modified xsi:type="dcterms:W3CDTF">2024-11-29T20:20:00Z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